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7568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PYARD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7A6E228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Purslow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</w:t>
      </w:r>
    </w:p>
    <w:p w14:paraId="083F0E66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1807D0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F0AF93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368C5B5E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4199EB22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Shropshire, except Shrewsbury, the taxes of a fifteenth and a tenth.</w:t>
      </w:r>
    </w:p>
    <w:p w14:paraId="48DE43DA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11DDED7F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CD8D0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465577" w14:textId="77777777" w:rsidR="00E02C2C" w:rsidRDefault="00E02C2C" w:rsidP="00E02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74D7962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328A1" w14:textId="77777777" w:rsidR="00E02C2C" w:rsidRDefault="00E02C2C" w:rsidP="009139A6">
      <w:r>
        <w:separator/>
      </w:r>
    </w:p>
  </w:endnote>
  <w:endnote w:type="continuationSeparator" w:id="0">
    <w:p w14:paraId="486598E0" w14:textId="77777777" w:rsidR="00E02C2C" w:rsidRDefault="00E02C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6C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59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BDA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82ED0" w14:textId="77777777" w:rsidR="00E02C2C" w:rsidRDefault="00E02C2C" w:rsidP="009139A6">
      <w:r>
        <w:separator/>
      </w:r>
    </w:p>
  </w:footnote>
  <w:footnote w:type="continuationSeparator" w:id="0">
    <w:p w14:paraId="316DFA11" w14:textId="77777777" w:rsidR="00E02C2C" w:rsidRDefault="00E02C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F5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1E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84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2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02C2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05D89"/>
  <w15:chartTrackingRefBased/>
  <w15:docId w15:val="{431DD8E8-222A-4A94-B719-2CE4A16E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2021-10-19T20:57:00Z</dcterms:created>
  <dcterms:modified xsi:type="dcterms:W3CDTF">2021-10-19T20:58:00Z</dcterms:modified>
</cp:coreProperties>
</file>